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F7042C" w14:textId="77777777" w:rsidR="00271B90" w:rsidRDefault="00271B90" w:rsidP="00271B90">
      <w:pPr>
        <w:pStyle w:val="NoSpacing"/>
        <w:tabs>
          <w:tab w:val="left" w:pos="1548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Robert JOHNSON (alias </w:t>
      </w:r>
      <w:proofErr w:type="gramStart"/>
      <w:r>
        <w:rPr>
          <w:rFonts w:cs="Times New Roman"/>
          <w:szCs w:val="24"/>
          <w:u w:val="single"/>
        </w:rPr>
        <w:t>JAKES)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(fl.1444)</w:t>
      </w:r>
    </w:p>
    <w:p w14:paraId="7067C501" w14:textId="77777777" w:rsidR="00271B90" w:rsidRDefault="00271B90" w:rsidP="00271B90">
      <w:pPr>
        <w:pStyle w:val="NoSpacing"/>
        <w:tabs>
          <w:tab w:val="left" w:pos="1548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Washingborough</w:t>
      </w:r>
      <w:proofErr w:type="spellEnd"/>
      <w:r>
        <w:rPr>
          <w:rFonts w:cs="Times New Roman"/>
          <w:szCs w:val="24"/>
        </w:rPr>
        <w:t>, Lincolnshire. Husbandman.</w:t>
      </w:r>
    </w:p>
    <w:p w14:paraId="57FD99F8" w14:textId="77777777" w:rsidR="00271B90" w:rsidRDefault="00271B90" w:rsidP="00271B90">
      <w:pPr>
        <w:pStyle w:val="NoSpacing"/>
        <w:tabs>
          <w:tab w:val="left" w:pos="1548"/>
        </w:tabs>
        <w:jc w:val="both"/>
        <w:rPr>
          <w:rFonts w:cs="Times New Roman"/>
          <w:szCs w:val="24"/>
        </w:rPr>
      </w:pPr>
    </w:p>
    <w:p w14:paraId="37089A6F" w14:textId="77777777" w:rsidR="00271B90" w:rsidRDefault="00271B90" w:rsidP="00271B90">
      <w:pPr>
        <w:pStyle w:val="NoSpacing"/>
        <w:tabs>
          <w:tab w:val="left" w:pos="1548"/>
        </w:tabs>
        <w:jc w:val="both"/>
        <w:rPr>
          <w:rFonts w:cs="Times New Roman"/>
          <w:szCs w:val="24"/>
        </w:rPr>
      </w:pPr>
    </w:p>
    <w:p w14:paraId="601957E8" w14:textId="77777777" w:rsidR="00271B90" w:rsidRDefault="00271B90" w:rsidP="00271B90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>John White(q.v.) brought a plaint of debt against him and two others.</w:t>
      </w:r>
    </w:p>
    <w:p w14:paraId="474E5957" w14:textId="77777777" w:rsidR="00271B90" w:rsidRDefault="00271B90" w:rsidP="00271B90">
      <w:pPr>
        <w:pStyle w:val="NoSpacing"/>
        <w:tabs>
          <w:tab w:val="left" w:pos="1548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( </w:t>
      </w:r>
      <w:hyperlink r:id="rId6" w:history="1">
        <w:r w:rsidRPr="003B69BB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23C63453" w14:textId="77777777" w:rsidR="00271B90" w:rsidRDefault="00271B90" w:rsidP="00271B90">
      <w:pPr>
        <w:pStyle w:val="NoSpacing"/>
        <w:tabs>
          <w:tab w:val="left" w:pos="1548"/>
        </w:tabs>
        <w:jc w:val="both"/>
        <w:rPr>
          <w:rFonts w:cs="Times New Roman"/>
          <w:szCs w:val="24"/>
        </w:rPr>
      </w:pPr>
    </w:p>
    <w:p w14:paraId="05D22634" w14:textId="77777777" w:rsidR="00271B90" w:rsidRDefault="00271B90" w:rsidP="00271B90">
      <w:pPr>
        <w:pStyle w:val="NoSpacing"/>
        <w:tabs>
          <w:tab w:val="left" w:pos="1548"/>
        </w:tabs>
        <w:jc w:val="both"/>
        <w:rPr>
          <w:rFonts w:cs="Times New Roman"/>
          <w:szCs w:val="24"/>
        </w:rPr>
      </w:pPr>
    </w:p>
    <w:p w14:paraId="6A104865" w14:textId="77777777" w:rsidR="00271B90" w:rsidRDefault="00271B90" w:rsidP="00271B90">
      <w:pPr>
        <w:pStyle w:val="NoSpacing"/>
        <w:tabs>
          <w:tab w:val="left" w:pos="1548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10 May 2024</w:t>
      </w:r>
    </w:p>
    <w:p w14:paraId="57C722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5B9178" w14:textId="77777777" w:rsidR="00271B90" w:rsidRDefault="00271B90" w:rsidP="009139A6">
      <w:r>
        <w:separator/>
      </w:r>
    </w:p>
  </w:endnote>
  <w:endnote w:type="continuationSeparator" w:id="0">
    <w:p w14:paraId="53DA6BB9" w14:textId="77777777" w:rsidR="00271B90" w:rsidRDefault="00271B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454F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35B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580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70711" w14:textId="77777777" w:rsidR="00271B90" w:rsidRDefault="00271B90" w:rsidP="009139A6">
      <w:r>
        <w:separator/>
      </w:r>
    </w:p>
  </w:footnote>
  <w:footnote w:type="continuationSeparator" w:id="0">
    <w:p w14:paraId="3BD161D3" w14:textId="77777777" w:rsidR="00271B90" w:rsidRDefault="00271B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D65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58B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D68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B90"/>
    <w:rsid w:val="000666E0"/>
    <w:rsid w:val="002510B7"/>
    <w:rsid w:val="00270799"/>
    <w:rsid w:val="00271B9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C634A"/>
  <w15:chartTrackingRefBased/>
  <w15:docId w15:val="{3CCEB75E-CEA5-411F-8780-E4154BD3E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71B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2024-05-10T08:16:00Z</dcterms:created>
  <dcterms:modified xsi:type="dcterms:W3CDTF">2024-05-10T08:18:00Z</dcterms:modified>
</cp:coreProperties>
</file>